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73C" w:rsidRPr="003123A8" w:rsidRDefault="008C073C" w:rsidP="003123A8">
      <w:pPr>
        <w:pStyle w:val="BodyText"/>
        <w:jc w:val="both"/>
      </w:pP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  <w:t>ПРОЕКТ</w:t>
      </w:r>
    </w:p>
    <w:p w:rsidR="008C073C" w:rsidRPr="003123A8" w:rsidRDefault="008C073C" w:rsidP="003123A8">
      <w:pPr>
        <w:pStyle w:val="Heading4"/>
        <w:jc w:val="center"/>
      </w:pPr>
      <w:r w:rsidRPr="003123A8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4" o:title=""/>
          </v:shape>
          <o:OLEObject Type="Embed" ProgID="Paint.Picture" ShapeID="_x0000_i1025" DrawAspect="Content" ObjectID="_1525766563" r:id="rId5"/>
        </w:object>
      </w:r>
    </w:p>
    <w:p w:rsidR="008C073C" w:rsidRPr="00700C0B" w:rsidRDefault="008C073C" w:rsidP="003123A8">
      <w:pPr>
        <w:pStyle w:val="Heading2"/>
        <w:rPr>
          <w:i/>
          <w:sz w:val="28"/>
          <w:szCs w:val="28"/>
          <w:lang w:val="uk-UA"/>
        </w:rPr>
      </w:pPr>
      <w:r w:rsidRPr="00700C0B">
        <w:rPr>
          <w:i/>
          <w:sz w:val="28"/>
          <w:szCs w:val="28"/>
          <w:lang w:val="uk-UA"/>
        </w:rPr>
        <w:t>УКРАЇНА</w:t>
      </w:r>
    </w:p>
    <w:p w:rsidR="008C073C" w:rsidRPr="00700C0B" w:rsidRDefault="008C073C" w:rsidP="003123A8">
      <w:pPr>
        <w:pStyle w:val="Heading3"/>
        <w:rPr>
          <w:b/>
          <w:bCs/>
          <w:sz w:val="28"/>
          <w:szCs w:val="28"/>
        </w:rPr>
      </w:pPr>
      <w:r w:rsidRPr="00700C0B">
        <w:rPr>
          <w:b/>
          <w:bCs/>
          <w:sz w:val="28"/>
          <w:szCs w:val="28"/>
        </w:rPr>
        <w:t>Пологівська районна рада</w:t>
      </w:r>
    </w:p>
    <w:p w:rsidR="008C073C" w:rsidRPr="00700C0B" w:rsidRDefault="008C073C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700C0B"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8C073C" w:rsidRPr="00700C0B" w:rsidRDefault="008C073C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700C0B">
        <w:rPr>
          <w:b/>
          <w:bCs/>
          <w:i/>
          <w:iCs/>
          <w:sz w:val="28"/>
          <w:szCs w:val="28"/>
          <w:lang w:val="uk-UA"/>
        </w:rPr>
        <w:t>сьомого скликання</w:t>
      </w:r>
    </w:p>
    <w:p w:rsidR="008C073C" w:rsidRPr="00700C0B" w:rsidRDefault="008C073C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700C0B">
        <w:rPr>
          <w:b/>
          <w:bCs/>
          <w:i/>
          <w:iCs/>
          <w:sz w:val="28"/>
          <w:szCs w:val="28"/>
          <w:lang w:val="uk-UA"/>
        </w:rPr>
        <w:t>сьома</w:t>
      </w:r>
      <w:r w:rsidRPr="00700C0B">
        <w:rPr>
          <w:b/>
          <w:i/>
          <w:sz w:val="28"/>
          <w:szCs w:val="28"/>
          <w:lang w:val="uk-UA"/>
        </w:rPr>
        <w:t xml:space="preserve"> </w:t>
      </w:r>
      <w:r w:rsidRPr="00700C0B">
        <w:rPr>
          <w:b/>
          <w:bCs/>
          <w:i/>
          <w:iCs/>
          <w:sz w:val="28"/>
          <w:szCs w:val="28"/>
          <w:lang w:val="uk-UA"/>
        </w:rPr>
        <w:t>сесія</w:t>
      </w:r>
    </w:p>
    <w:p w:rsidR="008C073C" w:rsidRPr="003123A8" w:rsidRDefault="008C073C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8C073C" w:rsidRDefault="008C073C" w:rsidP="003123A8">
      <w:pPr>
        <w:jc w:val="center"/>
        <w:rPr>
          <w:b/>
          <w:bCs/>
          <w:i/>
          <w:iCs/>
          <w:sz w:val="28"/>
          <w:szCs w:val="28"/>
          <w:lang w:val="en-US"/>
        </w:rPr>
      </w:pPr>
      <w:r w:rsidRPr="003123A8">
        <w:rPr>
          <w:b/>
          <w:bCs/>
          <w:i/>
          <w:iCs/>
          <w:sz w:val="28"/>
          <w:szCs w:val="28"/>
          <w:lang w:val="uk-UA"/>
        </w:rPr>
        <w:t>Р і ш е н н я</w:t>
      </w:r>
    </w:p>
    <w:p w:rsidR="008C073C" w:rsidRPr="00700C0B" w:rsidRDefault="008C073C" w:rsidP="003123A8">
      <w:pPr>
        <w:jc w:val="center"/>
        <w:rPr>
          <w:bCs/>
          <w:iCs/>
          <w:sz w:val="28"/>
          <w:szCs w:val="28"/>
          <w:lang w:val="en-US"/>
        </w:rPr>
      </w:pPr>
    </w:p>
    <w:p w:rsidR="008C073C" w:rsidRPr="003123A8" w:rsidRDefault="008C073C" w:rsidP="003123A8">
      <w:pPr>
        <w:jc w:val="both"/>
        <w:rPr>
          <w:sz w:val="28"/>
          <w:szCs w:val="28"/>
          <w:lang w:val="uk-UA"/>
        </w:rPr>
      </w:pPr>
      <w:r w:rsidRPr="003123A8">
        <w:rPr>
          <w:b/>
          <w:bCs/>
          <w:sz w:val="28"/>
          <w:szCs w:val="28"/>
          <w:lang w:val="uk-UA"/>
        </w:rPr>
        <w:t>_____________</w:t>
      </w:r>
      <w:r>
        <w:rPr>
          <w:b/>
          <w:bCs/>
          <w:sz w:val="28"/>
          <w:szCs w:val="28"/>
          <w:lang w:val="en-US"/>
        </w:rPr>
        <w:t>__</w:t>
      </w:r>
      <w:r w:rsidRPr="003123A8">
        <w:rPr>
          <w:b/>
          <w:bCs/>
          <w:sz w:val="28"/>
          <w:szCs w:val="28"/>
          <w:lang w:val="uk-UA"/>
        </w:rPr>
        <w:t>__</w:t>
      </w:r>
      <w:r>
        <w:rPr>
          <w:b/>
          <w:bCs/>
          <w:sz w:val="28"/>
          <w:szCs w:val="28"/>
          <w:lang w:val="uk-UA"/>
        </w:rPr>
        <w:tab/>
      </w:r>
      <w:r w:rsidRPr="003123A8">
        <w:rPr>
          <w:b/>
          <w:bCs/>
          <w:sz w:val="28"/>
          <w:szCs w:val="28"/>
          <w:lang w:val="uk-UA"/>
        </w:rPr>
        <w:t xml:space="preserve"> 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en-US"/>
        </w:rPr>
        <w:t xml:space="preserve">      </w:t>
      </w:r>
      <w:r w:rsidRPr="003123A8">
        <w:rPr>
          <w:sz w:val="28"/>
          <w:szCs w:val="28"/>
          <w:lang w:val="uk-UA"/>
        </w:rPr>
        <w:t>№_____</w:t>
      </w:r>
    </w:p>
    <w:p w:rsidR="008C073C" w:rsidRPr="003123A8" w:rsidRDefault="008C073C" w:rsidP="003123A8">
      <w:pPr>
        <w:shd w:val="clear" w:color="auto" w:fill="FFFFFF"/>
        <w:rPr>
          <w:b/>
          <w:bCs/>
          <w:i/>
          <w:iCs/>
          <w:sz w:val="28"/>
          <w:szCs w:val="28"/>
          <w:lang w:val="uk-UA"/>
        </w:rPr>
      </w:pPr>
    </w:p>
    <w:p w:rsidR="008C073C" w:rsidRPr="003123A8" w:rsidRDefault="008C073C" w:rsidP="003123A8">
      <w:pPr>
        <w:shd w:val="clear" w:color="auto" w:fill="FFFFFF"/>
        <w:rPr>
          <w:b/>
          <w:bCs/>
          <w:i/>
          <w:iCs/>
          <w:sz w:val="28"/>
          <w:szCs w:val="28"/>
          <w:lang w:val="uk-UA"/>
        </w:rPr>
      </w:pPr>
    </w:p>
    <w:p w:rsidR="008C073C" w:rsidRDefault="008C073C" w:rsidP="003123A8">
      <w:pPr>
        <w:shd w:val="clear" w:color="auto" w:fill="FFFFFF"/>
        <w:rPr>
          <w:spacing w:val="-3"/>
          <w:sz w:val="28"/>
          <w:szCs w:val="28"/>
          <w:lang w:val="uk-UA"/>
        </w:rPr>
      </w:pPr>
      <w:r w:rsidRPr="003123A8">
        <w:rPr>
          <w:spacing w:val="-3"/>
          <w:sz w:val="28"/>
          <w:szCs w:val="28"/>
          <w:lang w:val="uk-UA"/>
        </w:rPr>
        <w:t>Про списання основних засобів</w:t>
      </w:r>
    </w:p>
    <w:p w:rsidR="008C073C" w:rsidRPr="003123A8" w:rsidRDefault="008C073C" w:rsidP="003123A8">
      <w:pPr>
        <w:shd w:val="clear" w:color="auto" w:fill="FFFFFF"/>
        <w:rPr>
          <w:spacing w:val="-3"/>
          <w:sz w:val="28"/>
          <w:szCs w:val="28"/>
          <w:lang w:val="uk-UA"/>
        </w:rPr>
      </w:pPr>
    </w:p>
    <w:p w:rsidR="008C073C" w:rsidRPr="003123A8" w:rsidRDefault="008C073C" w:rsidP="003123A8">
      <w:pPr>
        <w:shd w:val="clear" w:color="auto" w:fill="FFFFFF"/>
        <w:ind w:firstLine="480"/>
        <w:jc w:val="both"/>
        <w:rPr>
          <w:sz w:val="28"/>
          <w:szCs w:val="28"/>
          <w:lang w:val="uk-UA"/>
        </w:rPr>
      </w:pPr>
      <w:r w:rsidRPr="003123A8">
        <w:rPr>
          <w:spacing w:val="-3"/>
          <w:sz w:val="28"/>
          <w:szCs w:val="28"/>
          <w:lang w:val="uk-UA"/>
        </w:rPr>
        <w:t xml:space="preserve">Відповідно до статей 43, 60 </w:t>
      </w:r>
      <w:r w:rsidRPr="003123A8">
        <w:rPr>
          <w:sz w:val="28"/>
          <w:szCs w:val="28"/>
          <w:lang w:val="uk-UA"/>
        </w:rPr>
        <w:t>Закону України «Про місцеве самоврядування в Україні», враховуючи клопотання відділу освіти, молоді та спорту Пологівської райдержадміністрації та рішень інвентаризаційної комісії навчальних  закладів, Пологівська районна рада Запорізької області вирішала:</w:t>
      </w:r>
    </w:p>
    <w:p w:rsidR="008C073C" w:rsidRPr="003123A8" w:rsidRDefault="008C073C" w:rsidP="003123A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C073C" w:rsidRDefault="008C073C" w:rsidP="003123A8">
      <w:pPr>
        <w:shd w:val="clear" w:color="auto" w:fill="FFFFFF"/>
        <w:ind w:firstLine="480"/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1. Надати до</w:t>
      </w:r>
      <w:r>
        <w:rPr>
          <w:sz w:val="28"/>
          <w:szCs w:val="28"/>
          <w:lang w:val="uk-UA"/>
        </w:rPr>
        <w:t>звіл на</w:t>
      </w:r>
      <w:r w:rsidRPr="003123A8">
        <w:rPr>
          <w:sz w:val="28"/>
          <w:szCs w:val="28"/>
          <w:lang w:val="uk-UA"/>
        </w:rPr>
        <w:t xml:space="preserve"> списання основних засобів</w:t>
      </w:r>
      <w:r w:rsidRPr="003123A8">
        <w:rPr>
          <w:sz w:val="28"/>
          <w:szCs w:val="28"/>
          <w:shd w:val="clear" w:color="auto" w:fill="FFFFFF"/>
          <w:lang w:val="uk-UA"/>
        </w:rPr>
        <w:t xml:space="preserve">, що належать до спільної власності територіальних громад сіл та міста Пологівського району, </w:t>
      </w:r>
      <w:r>
        <w:rPr>
          <w:sz w:val="28"/>
          <w:szCs w:val="28"/>
          <w:shd w:val="clear" w:color="auto" w:fill="FFFFFF"/>
          <w:lang w:val="uk-UA"/>
        </w:rPr>
        <w:t xml:space="preserve">а саме тих, </w:t>
      </w:r>
      <w:r w:rsidRPr="003123A8">
        <w:rPr>
          <w:sz w:val="28"/>
          <w:szCs w:val="28"/>
          <w:lang w:val="uk-UA"/>
        </w:rPr>
        <w:t>які фізично зношені, застарілі</w:t>
      </w:r>
      <w:r>
        <w:rPr>
          <w:sz w:val="28"/>
          <w:szCs w:val="28"/>
          <w:lang w:val="uk-UA"/>
        </w:rPr>
        <w:t>,</w:t>
      </w:r>
      <w:r w:rsidRPr="003123A8">
        <w:rPr>
          <w:sz w:val="28"/>
          <w:szCs w:val="28"/>
          <w:lang w:val="uk-UA"/>
        </w:rPr>
        <w:t xml:space="preserve"> </w:t>
      </w:r>
      <w:r w:rsidRPr="00230537">
        <w:rPr>
          <w:sz w:val="28"/>
          <w:szCs w:val="28"/>
          <w:lang w:val="uk-UA"/>
        </w:rPr>
        <w:t>є непридатними для використання і становлять загрозу життю та здоров’ю учасників навчально-виховного процесу</w:t>
      </w:r>
      <w:r>
        <w:rPr>
          <w:sz w:val="28"/>
          <w:szCs w:val="28"/>
          <w:lang w:val="uk-UA"/>
        </w:rPr>
        <w:t>, ремонт яких є недоцільним, наступним</w:t>
      </w:r>
      <w:r w:rsidRPr="002305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загальноосвітнім навчальним закладам</w:t>
      </w:r>
      <w:r w:rsidRPr="003123A8">
        <w:rPr>
          <w:sz w:val="28"/>
          <w:szCs w:val="28"/>
          <w:lang w:val="uk-UA"/>
        </w:rPr>
        <w:t xml:space="preserve">: </w:t>
      </w:r>
    </w:p>
    <w:p w:rsidR="008C073C" w:rsidRPr="003123A8" w:rsidRDefault="008C073C" w:rsidP="003123A8">
      <w:pPr>
        <w:shd w:val="clear" w:color="auto" w:fill="FFFFFF"/>
        <w:ind w:firstLine="480"/>
        <w:jc w:val="both"/>
        <w:rPr>
          <w:sz w:val="28"/>
          <w:szCs w:val="28"/>
          <w:lang w:val="uk-UA"/>
        </w:rPr>
      </w:pPr>
    </w:p>
    <w:p w:rsidR="008C073C" w:rsidRPr="003123A8" w:rsidRDefault="008C073C" w:rsidP="003123A8">
      <w:pPr>
        <w:shd w:val="clear" w:color="auto" w:fill="FFFFFF"/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ab/>
        <w:t>1.1. Комунальній установі «Пологівський колегіум № 1» Пологівської районної ради Запорізької області: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"/>
        <w:gridCol w:w="1793"/>
        <w:gridCol w:w="1843"/>
        <w:gridCol w:w="1701"/>
        <w:gridCol w:w="1779"/>
        <w:gridCol w:w="1276"/>
        <w:gridCol w:w="850"/>
      </w:tblGrid>
      <w:tr w:rsidR="008C073C" w:rsidRPr="003123A8" w:rsidTr="009A138A">
        <w:trPr>
          <w:trHeight w:hRule="exact" w:val="384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1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Рік введення в</w:t>
            </w: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експлуатацію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3"/>
                <w:sz w:val="28"/>
                <w:szCs w:val="28"/>
                <w:lang w:val="uk-UA"/>
              </w:rPr>
              <w:t>Інвентарний</w:t>
            </w: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номер</w:t>
            </w:r>
          </w:p>
        </w:tc>
        <w:tc>
          <w:tcPr>
            <w:tcW w:w="17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Балансова</w:t>
            </w: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вартість грн.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Знос</w:t>
            </w:r>
          </w:p>
        </w:tc>
      </w:tr>
      <w:tr w:rsidR="008C073C" w:rsidRPr="003123A8" w:rsidTr="009A138A">
        <w:trPr>
          <w:trHeight w:hRule="exact" w:val="610"/>
        </w:trPr>
        <w:tc>
          <w:tcPr>
            <w:tcW w:w="3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C073C" w:rsidRPr="003123A8" w:rsidTr="00230537">
        <w:trPr>
          <w:trHeight w:hRule="exact" w:val="766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Комп’ютер  486 ДК-2-66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1997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8"/>
                <w:sz w:val="28"/>
                <w:szCs w:val="28"/>
                <w:lang w:val="uk-UA"/>
              </w:rPr>
              <w:t>10480034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15626,00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  <w:r w:rsidRPr="003123A8">
              <w:rPr>
                <w:spacing w:val="-11"/>
                <w:sz w:val="28"/>
                <w:szCs w:val="28"/>
                <w:lang w:val="uk-UA"/>
              </w:rPr>
              <w:t>100%</w:t>
            </w: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1"/>
                <w:sz w:val="28"/>
                <w:szCs w:val="28"/>
                <w:lang w:val="uk-UA"/>
              </w:rPr>
              <w:t>.</w:t>
            </w:r>
          </w:p>
        </w:tc>
      </w:tr>
    </w:tbl>
    <w:p w:rsidR="008C073C" w:rsidRDefault="008C073C" w:rsidP="003123A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C073C" w:rsidRPr="003123A8" w:rsidRDefault="008C073C" w:rsidP="003123A8">
      <w:pPr>
        <w:shd w:val="clear" w:color="auto" w:fill="FFFFFF"/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ab/>
        <w:t>1.2. Басаньській загальноосвітній школі І-ІІІ ступенів Пологівської районної ради Запорізької області: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"/>
        <w:gridCol w:w="1943"/>
        <w:gridCol w:w="1800"/>
        <w:gridCol w:w="1594"/>
        <w:gridCol w:w="1779"/>
        <w:gridCol w:w="1276"/>
        <w:gridCol w:w="850"/>
      </w:tblGrid>
      <w:tr w:rsidR="008C073C" w:rsidRPr="003123A8" w:rsidTr="004673E5">
        <w:trPr>
          <w:trHeight w:val="1020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Рік введення в</w:t>
            </w: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експлуатацію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3"/>
                <w:sz w:val="28"/>
                <w:szCs w:val="28"/>
                <w:lang w:val="uk-UA"/>
              </w:rPr>
              <w:t>Інвентарний</w:t>
            </w: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номер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Балансова</w:t>
            </w: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вартість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Знос</w:t>
            </w:r>
          </w:p>
        </w:tc>
      </w:tr>
      <w:tr w:rsidR="008C073C" w:rsidRPr="003123A8" w:rsidTr="004673E5">
        <w:trPr>
          <w:trHeight w:hRule="exact" w:val="779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Комп’ютерний клас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2005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8"/>
                <w:sz w:val="28"/>
                <w:szCs w:val="28"/>
                <w:lang w:val="uk-UA"/>
              </w:rPr>
              <w:t>10480005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30475,00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1"/>
                <w:sz w:val="28"/>
                <w:szCs w:val="28"/>
                <w:lang w:val="uk-UA"/>
              </w:rPr>
              <w:t xml:space="preserve">100% </w:t>
            </w:r>
          </w:p>
        </w:tc>
      </w:tr>
    </w:tbl>
    <w:p w:rsidR="008C073C" w:rsidRPr="003123A8" w:rsidRDefault="008C073C" w:rsidP="003123A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C073C" w:rsidRPr="003123A8" w:rsidRDefault="008C073C" w:rsidP="003123A8">
      <w:pPr>
        <w:shd w:val="clear" w:color="auto" w:fill="FFFFFF"/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ab/>
        <w:t>1.3. Вербівській загальноосвітній школі І-ІІІ ступенів Пологівської районної ради Запорізької області: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"/>
        <w:gridCol w:w="1793"/>
        <w:gridCol w:w="1843"/>
        <w:gridCol w:w="1701"/>
        <w:gridCol w:w="1779"/>
        <w:gridCol w:w="1276"/>
        <w:gridCol w:w="850"/>
      </w:tblGrid>
      <w:tr w:rsidR="008C073C" w:rsidRPr="003123A8" w:rsidTr="00230537">
        <w:trPr>
          <w:trHeight w:hRule="exact" w:val="384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Рік введення 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3"/>
                <w:sz w:val="28"/>
                <w:szCs w:val="28"/>
                <w:lang w:val="uk-UA"/>
              </w:rPr>
              <w:t>Інвентарний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Балансова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Знос</w:t>
            </w:r>
          </w:p>
        </w:tc>
      </w:tr>
      <w:tr w:rsidR="008C073C" w:rsidRPr="003123A8" w:rsidTr="00230537">
        <w:trPr>
          <w:trHeight w:hRule="exact" w:val="610"/>
        </w:trPr>
        <w:tc>
          <w:tcPr>
            <w:tcW w:w="3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експлуатацію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номер</w:t>
            </w:r>
          </w:p>
        </w:tc>
        <w:tc>
          <w:tcPr>
            <w:tcW w:w="17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вартість грн.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C073C" w:rsidRPr="003123A8" w:rsidTr="00230537">
        <w:trPr>
          <w:trHeight w:hRule="exact" w:val="979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Програмно-технічний комп’ютер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1989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8"/>
                <w:sz w:val="28"/>
                <w:szCs w:val="28"/>
                <w:lang w:val="uk-UA"/>
              </w:rPr>
              <w:t>10480086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63281,00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  <w:r w:rsidRPr="003123A8">
              <w:rPr>
                <w:spacing w:val="-11"/>
                <w:sz w:val="28"/>
                <w:szCs w:val="28"/>
                <w:lang w:val="uk-UA"/>
              </w:rPr>
              <w:t>100%</w:t>
            </w: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1"/>
                <w:sz w:val="28"/>
                <w:szCs w:val="28"/>
                <w:lang w:val="uk-UA"/>
              </w:rPr>
              <w:t>.</w:t>
            </w:r>
          </w:p>
        </w:tc>
      </w:tr>
    </w:tbl>
    <w:p w:rsidR="008C073C" w:rsidRDefault="008C073C" w:rsidP="003123A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C073C" w:rsidRPr="003123A8" w:rsidRDefault="008C073C" w:rsidP="003123A8">
      <w:pPr>
        <w:shd w:val="clear" w:color="auto" w:fill="FFFFFF"/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ab/>
        <w:t>1.4. Новоселівській загальноосвітній школі І-ІІІ ступенів Пологівської районної ради Запорізької області: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"/>
        <w:gridCol w:w="1943"/>
        <w:gridCol w:w="1693"/>
        <w:gridCol w:w="1701"/>
        <w:gridCol w:w="1779"/>
        <w:gridCol w:w="1276"/>
        <w:gridCol w:w="850"/>
      </w:tblGrid>
      <w:tr w:rsidR="008C073C" w:rsidRPr="003123A8" w:rsidTr="00230537">
        <w:trPr>
          <w:trHeight w:hRule="exact" w:val="384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Рік введення 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3"/>
                <w:sz w:val="28"/>
                <w:szCs w:val="28"/>
                <w:lang w:val="uk-UA"/>
              </w:rPr>
              <w:t>Інвентарний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Балансова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Знос</w:t>
            </w:r>
          </w:p>
        </w:tc>
      </w:tr>
      <w:tr w:rsidR="008C073C" w:rsidRPr="003123A8" w:rsidTr="00230537">
        <w:trPr>
          <w:trHeight w:hRule="exact" w:val="610"/>
        </w:trPr>
        <w:tc>
          <w:tcPr>
            <w:tcW w:w="3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експлуатацію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номер</w:t>
            </w:r>
          </w:p>
        </w:tc>
        <w:tc>
          <w:tcPr>
            <w:tcW w:w="17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вартість грн.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C073C" w:rsidRPr="003123A8" w:rsidTr="00230537">
        <w:trPr>
          <w:trHeight w:hRule="exact" w:val="802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"/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Комп’ютерний клас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2007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8"/>
                <w:sz w:val="28"/>
                <w:szCs w:val="28"/>
                <w:lang w:val="uk-UA"/>
              </w:rPr>
            </w:pPr>
            <w:r w:rsidRPr="003123A8">
              <w:rPr>
                <w:spacing w:val="-8"/>
                <w:sz w:val="28"/>
                <w:szCs w:val="28"/>
                <w:lang w:val="uk-UA"/>
              </w:rPr>
              <w:t>10480096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11244,00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  <w:r w:rsidRPr="003123A8">
              <w:rPr>
                <w:spacing w:val="-11"/>
                <w:sz w:val="28"/>
                <w:szCs w:val="28"/>
                <w:lang w:val="uk-UA"/>
              </w:rPr>
              <w:t>100%</w:t>
            </w:r>
          </w:p>
        </w:tc>
      </w:tr>
      <w:tr w:rsidR="008C073C" w:rsidRPr="003123A8" w:rsidTr="00230537">
        <w:trPr>
          <w:trHeight w:hRule="exact" w:val="729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Комп’ютерний клас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2001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8"/>
                <w:sz w:val="28"/>
                <w:szCs w:val="28"/>
                <w:lang w:val="uk-UA"/>
              </w:rPr>
              <w:t>10480090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39695,00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1"/>
                <w:sz w:val="28"/>
                <w:szCs w:val="28"/>
                <w:lang w:val="uk-UA"/>
              </w:rPr>
              <w:t>100% .</w:t>
            </w:r>
          </w:p>
        </w:tc>
      </w:tr>
    </w:tbl>
    <w:p w:rsidR="008C073C" w:rsidRDefault="008C073C" w:rsidP="003123A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C073C" w:rsidRPr="003123A8" w:rsidRDefault="008C073C" w:rsidP="003123A8">
      <w:pPr>
        <w:shd w:val="clear" w:color="auto" w:fill="FFFFFF"/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ab/>
        <w:t>1.5. Шевченківській загальноосвітній школі І-ІІІ ступенів Пологівської районної ради Запорізької області: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"/>
        <w:gridCol w:w="1871"/>
        <w:gridCol w:w="1765"/>
        <w:gridCol w:w="1701"/>
        <w:gridCol w:w="1779"/>
        <w:gridCol w:w="1276"/>
        <w:gridCol w:w="850"/>
      </w:tblGrid>
      <w:tr w:rsidR="008C073C" w:rsidRPr="003123A8" w:rsidTr="00230537">
        <w:trPr>
          <w:trHeight w:hRule="exact" w:val="384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Рік введення 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3"/>
                <w:sz w:val="28"/>
                <w:szCs w:val="28"/>
                <w:lang w:val="uk-UA"/>
              </w:rPr>
              <w:t>Інвентарний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Балансова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Знос</w:t>
            </w:r>
          </w:p>
        </w:tc>
      </w:tr>
      <w:tr w:rsidR="008C073C" w:rsidRPr="003123A8" w:rsidTr="00230537">
        <w:trPr>
          <w:trHeight w:hRule="exact" w:val="610"/>
        </w:trPr>
        <w:tc>
          <w:tcPr>
            <w:tcW w:w="3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експлуатацію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номер</w:t>
            </w:r>
          </w:p>
        </w:tc>
        <w:tc>
          <w:tcPr>
            <w:tcW w:w="17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вартість грн.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C073C" w:rsidRPr="003123A8" w:rsidTr="00230537">
        <w:trPr>
          <w:trHeight w:hRule="exact" w:val="799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"/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Комп’ютер</w:t>
            </w: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АТ 386-5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2004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8"/>
                <w:sz w:val="28"/>
                <w:szCs w:val="28"/>
                <w:lang w:val="uk-UA"/>
              </w:rPr>
              <w:t>10480002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9322,00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  <w:r w:rsidRPr="003123A8">
              <w:rPr>
                <w:spacing w:val="-11"/>
                <w:sz w:val="28"/>
                <w:szCs w:val="28"/>
                <w:lang w:val="uk-UA"/>
              </w:rPr>
              <w:t>100%</w:t>
            </w: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3123A8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1"/>
                <w:sz w:val="28"/>
                <w:szCs w:val="28"/>
                <w:lang w:val="uk-UA"/>
              </w:rPr>
              <w:t>.</w:t>
            </w:r>
          </w:p>
        </w:tc>
      </w:tr>
    </w:tbl>
    <w:p w:rsidR="008C073C" w:rsidRDefault="008C073C" w:rsidP="003123A8">
      <w:pPr>
        <w:shd w:val="clear" w:color="auto" w:fill="FFFFFF"/>
        <w:tabs>
          <w:tab w:val="left" w:pos="1498"/>
        </w:tabs>
        <w:jc w:val="both"/>
        <w:rPr>
          <w:sz w:val="28"/>
          <w:szCs w:val="28"/>
          <w:lang w:val="uk-UA"/>
        </w:rPr>
      </w:pPr>
    </w:p>
    <w:p w:rsidR="008C073C" w:rsidRDefault="008C073C" w:rsidP="00EF5CEE">
      <w:pPr>
        <w:shd w:val="clear" w:color="auto" w:fill="FFFFFF"/>
        <w:tabs>
          <w:tab w:val="left" w:pos="1498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1.6. Пологівській</w:t>
      </w:r>
      <w:r w:rsidRPr="00230537">
        <w:rPr>
          <w:sz w:val="28"/>
          <w:szCs w:val="28"/>
          <w:lang w:val="uk-UA"/>
        </w:rPr>
        <w:t xml:space="preserve"> </w:t>
      </w:r>
      <w:r w:rsidRPr="003123A8">
        <w:rPr>
          <w:sz w:val="28"/>
          <w:szCs w:val="28"/>
          <w:lang w:val="uk-UA"/>
        </w:rPr>
        <w:t>загальноосвітній школі І-ІІ ступенів</w:t>
      </w:r>
      <w:r w:rsidRPr="00230537">
        <w:rPr>
          <w:sz w:val="28"/>
          <w:szCs w:val="28"/>
          <w:lang w:val="uk-UA"/>
        </w:rPr>
        <w:t xml:space="preserve"> № 6 Пологівської районної ради Запорізької області</w:t>
      </w:r>
      <w:r>
        <w:rPr>
          <w:sz w:val="28"/>
          <w:szCs w:val="28"/>
          <w:lang w:val="uk-UA"/>
        </w:rPr>
        <w:t>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"/>
        <w:gridCol w:w="1871"/>
        <w:gridCol w:w="1765"/>
        <w:gridCol w:w="1701"/>
        <w:gridCol w:w="1779"/>
        <w:gridCol w:w="1276"/>
        <w:gridCol w:w="850"/>
      </w:tblGrid>
      <w:tr w:rsidR="008C073C" w:rsidRPr="003123A8" w:rsidTr="00230537">
        <w:trPr>
          <w:trHeight w:hRule="exact" w:val="384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Рік введення 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3"/>
                <w:sz w:val="28"/>
                <w:szCs w:val="28"/>
                <w:lang w:val="uk-UA"/>
              </w:rPr>
              <w:t>Інвентарний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Балансова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Знос</w:t>
            </w:r>
          </w:p>
        </w:tc>
      </w:tr>
      <w:tr w:rsidR="008C073C" w:rsidRPr="003123A8" w:rsidTr="00230537">
        <w:trPr>
          <w:trHeight w:hRule="exact" w:val="610"/>
        </w:trPr>
        <w:tc>
          <w:tcPr>
            <w:tcW w:w="3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експлуатацію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номер</w:t>
            </w:r>
          </w:p>
        </w:tc>
        <w:tc>
          <w:tcPr>
            <w:tcW w:w="17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вартість грн.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C073C" w:rsidRPr="003123A8" w:rsidTr="00EF5CEE">
        <w:trPr>
          <w:trHeight w:hRule="exact" w:val="2027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  <w:p w:rsidR="008C073C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Фізичний кабінет та бібліотека - шкільна будівля з тамбуром</w:t>
            </w:r>
            <w:r w:rsidRPr="003123A8">
              <w:rPr>
                <w:spacing w:val="-1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  <w:p w:rsidR="008C073C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  <w:r>
              <w:rPr>
                <w:sz w:val="28"/>
                <w:szCs w:val="28"/>
              </w:rPr>
              <w:t>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  <w:p w:rsidR="008C073C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10310003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  <w:p w:rsidR="008C073C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  <w:p w:rsidR="008C073C" w:rsidRPr="00EF5CEE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43727,00</w:t>
            </w:r>
            <w:r>
              <w:rPr>
                <w:sz w:val="28"/>
                <w:szCs w:val="28"/>
                <w:lang w:val="uk-UA"/>
              </w:rPr>
              <w:t xml:space="preserve">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  <w:p w:rsidR="008C073C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73C" w:rsidRDefault="008C073C" w:rsidP="00230537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Default="008C073C" w:rsidP="00230537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230537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  <w:r w:rsidRPr="003123A8">
              <w:rPr>
                <w:spacing w:val="-11"/>
                <w:sz w:val="28"/>
                <w:szCs w:val="28"/>
                <w:lang w:val="uk-UA"/>
              </w:rPr>
              <w:t>100%</w:t>
            </w:r>
          </w:p>
          <w:p w:rsidR="008C073C" w:rsidRPr="003123A8" w:rsidRDefault="008C073C" w:rsidP="00230537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230537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230537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230537">
            <w:pPr>
              <w:shd w:val="clear" w:color="auto" w:fill="FFFFFF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8C073C" w:rsidRPr="003123A8" w:rsidRDefault="008C073C" w:rsidP="0023053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8C073C" w:rsidRPr="00230537" w:rsidRDefault="008C073C" w:rsidP="003123A8">
      <w:pPr>
        <w:shd w:val="clear" w:color="auto" w:fill="FFFFFF"/>
        <w:tabs>
          <w:tab w:val="left" w:pos="1498"/>
        </w:tabs>
        <w:jc w:val="both"/>
        <w:rPr>
          <w:sz w:val="28"/>
          <w:szCs w:val="28"/>
          <w:lang w:val="uk-UA"/>
        </w:rPr>
      </w:pPr>
    </w:p>
    <w:p w:rsidR="008C073C" w:rsidRPr="003123A8" w:rsidRDefault="008C073C" w:rsidP="003123A8">
      <w:pPr>
        <w:shd w:val="clear" w:color="auto" w:fill="FFFFFF"/>
        <w:tabs>
          <w:tab w:val="left" w:pos="1498"/>
        </w:tabs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          2. Керівникам навчальних закладів списання основних засобів провести відповідно до вимог чинного законодавства.</w:t>
      </w:r>
    </w:p>
    <w:p w:rsidR="008C073C" w:rsidRPr="003123A8" w:rsidRDefault="008C073C" w:rsidP="003123A8">
      <w:pPr>
        <w:shd w:val="clear" w:color="auto" w:fill="FFFFFF"/>
        <w:tabs>
          <w:tab w:val="left" w:pos="1498"/>
        </w:tabs>
        <w:jc w:val="both"/>
        <w:rPr>
          <w:sz w:val="28"/>
          <w:szCs w:val="28"/>
          <w:lang w:val="uk-UA"/>
        </w:rPr>
      </w:pPr>
    </w:p>
    <w:p w:rsidR="008C073C" w:rsidRPr="003123A8" w:rsidRDefault="008C073C" w:rsidP="003123A8">
      <w:pPr>
        <w:shd w:val="clear" w:color="auto" w:fill="FFFFFF"/>
        <w:tabs>
          <w:tab w:val="left" w:pos="1498"/>
        </w:tabs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          3. Керівникам навчальних закладів поставити на облік матеріальні цінності, які будуть отримані від списання.</w:t>
      </w:r>
    </w:p>
    <w:p w:rsidR="008C073C" w:rsidRPr="003123A8" w:rsidRDefault="008C073C" w:rsidP="003123A8">
      <w:pPr>
        <w:shd w:val="clear" w:color="auto" w:fill="FFFFFF"/>
        <w:tabs>
          <w:tab w:val="left" w:pos="1498"/>
        </w:tabs>
        <w:jc w:val="both"/>
        <w:rPr>
          <w:spacing w:val="-15"/>
          <w:sz w:val="28"/>
          <w:szCs w:val="28"/>
          <w:lang w:val="uk-UA"/>
        </w:rPr>
      </w:pPr>
    </w:p>
    <w:p w:rsidR="008C073C" w:rsidRPr="004673E5" w:rsidRDefault="008C073C" w:rsidP="003123A8">
      <w:pPr>
        <w:pStyle w:val="BodyText"/>
        <w:ind w:firstLine="708"/>
        <w:jc w:val="both"/>
        <w:rPr>
          <w:sz w:val="28"/>
        </w:rPr>
      </w:pPr>
      <w:r w:rsidRPr="004673E5">
        <w:rPr>
          <w:sz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8C073C" w:rsidRPr="003123A8" w:rsidRDefault="008C073C" w:rsidP="003123A8">
      <w:pPr>
        <w:jc w:val="both"/>
        <w:rPr>
          <w:sz w:val="28"/>
          <w:szCs w:val="28"/>
          <w:lang w:val="uk-UA"/>
        </w:rPr>
      </w:pPr>
    </w:p>
    <w:p w:rsidR="008C073C" w:rsidRPr="003123A8" w:rsidRDefault="008C073C" w:rsidP="003123A8">
      <w:pPr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Голова ради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 О.П.Покутній</w:t>
      </w:r>
    </w:p>
    <w:p w:rsidR="008C073C" w:rsidRPr="003123A8" w:rsidRDefault="008C073C" w:rsidP="003123A8">
      <w:pPr>
        <w:rPr>
          <w:sz w:val="28"/>
          <w:szCs w:val="28"/>
          <w:lang w:val="uk-UA"/>
        </w:rPr>
      </w:pPr>
    </w:p>
    <w:p w:rsidR="008C073C" w:rsidRPr="003123A8" w:rsidRDefault="008C073C" w:rsidP="003123A8">
      <w:pPr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Проект підготовлений </w:t>
      </w:r>
    </w:p>
    <w:p w:rsidR="008C073C" w:rsidRPr="003123A8" w:rsidRDefault="008C073C" w:rsidP="003123A8">
      <w:pPr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відділом освіти, молоді та спорту</w:t>
      </w:r>
    </w:p>
    <w:p w:rsidR="008C073C" w:rsidRPr="003123A8" w:rsidRDefault="008C073C" w:rsidP="003123A8">
      <w:pPr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райдержадміністрації </w:t>
      </w:r>
    </w:p>
    <w:p w:rsidR="008C073C" w:rsidRPr="003123A8" w:rsidRDefault="008C073C" w:rsidP="003123A8">
      <w:pPr>
        <w:rPr>
          <w:sz w:val="28"/>
          <w:szCs w:val="28"/>
          <w:lang w:val="uk-UA"/>
        </w:rPr>
      </w:pPr>
    </w:p>
    <w:p w:rsidR="008C073C" w:rsidRPr="003123A8" w:rsidRDefault="008C073C" w:rsidP="003123A8">
      <w:pPr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Начальник відділу освіти, </w:t>
      </w:r>
    </w:p>
    <w:p w:rsidR="008C073C" w:rsidRDefault="008C073C" w:rsidP="003123A8">
      <w:pPr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молоді та спорту райдержадміністрації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  П.В.Капітонов</w:t>
      </w:r>
    </w:p>
    <w:p w:rsidR="008C073C" w:rsidRPr="003123A8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Аркуш погодження додається.</w:t>
      </w: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Default="008C073C" w:rsidP="003123A8">
      <w:pPr>
        <w:rPr>
          <w:sz w:val="28"/>
          <w:szCs w:val="28"/>
          <w:lang w:val="uk-UA"/>
        </w:rPr>
      </w:pPr>
    </w:p>
    <w:p w:rsidR="008C073C" w:rsidRPr="00D14F2E" w:rsidRDefault="008C073C" w:rsidP="00D14F2E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  <w:lang w:val="uk-UA"/>
        </w:rPr>
      </w:pPr>
      <w:r w:rsidRPr="00D14F2E">
        <w:rPr>
          <w:b/>
          <w:sz w:val="28"/>
          <w:szCs w:val="28"/>
          <w:lang w:val="uk-UA"/>
        </w:rPr>
        <w:t>ПОЯСНЮВАЛЬНА ЗАПИСКА</w:t>
      </w:r>
    </w:p>
    <w:p w:rsidR="008C073C" w:rsidRPr="00D14F2E" w:rsidRDefault="008C073C" w:rsidP="00D14F2E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  <w:lang w:val="uk-UA"/>
        </w:rPr>
      </w:pPr>
      <w:r w:rsidRPr="00D14F2E">
        <w:rPr>
          <w:b/>
          <w:sz w:val="28"/>
          <w:szCs w:val="28"/>
          <w:lang w:val="uk-UA"/>
        </w:rPr>
        <w:t>до проекту рішення Пологівської районної ради</w:t>
      </w: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ind w:firstLine="709"/>
        <w:jc w:val="center"/>
        <w:rPr>
          <w:b/>
          <w:sz w:val="28"/>
          <w:szCs w:val="28"/>
          <w:lang w:val="uk-UA"/>
        </w:rPr>
      </w:pPr>
      <w:r w:rsidRPr="00D14F2E">
        <w:rPr>
          <w:b/>
          <w:sz w:val="28"/>
          <w:szCs w:val="28"/>
          <w:lang w:val="uk-UA"/>
        </w:rPr>
        <w:t>Про списання основних засобів</w:t>
      </w: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</w:p>
    <w:p w:rsidR="008C073C" w:rsidRPr="00D14F2E" w:rsidRDefault="008C073C" w:rsidP="00D14F2E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 xml:space="preserve">Проект розроблений відповідно до </w:t>
      </w:r>
      <w:r w:rsidRPr="00D14F2E">
        <w:rPr>
          <w:sz w:val="28"/>
          <w:szCs w:val="28"/>
          <w:shd w:val="clear" w:color="auto" w:fill="FFFFFF"/>
          <w:lang w:val="uk-UA"/>
        </w:rPr>
        <w:t>ст.ст. 43, 60 Закону України «Про місцеве самоврядування в Україні»,</w:t>
      </w:r>
      <w:r w:rsidRPr="00D14F2E">
        <w:rPr>
          <w:sz w:val="28"/>
          <w:szCs w:val="28"/>
          <w:lang w:val="uk-UA"/>
        </w:rPr>
        <w:t xml:space="preserve"> клопотання відділу освіти, молоді та спорту Пологівської райдержадміністрації та рішення інвентаризаційної комісії навчального закладу, враховуючи що майно яке рекомендується списанню фізично зношене, застаріле та проведення ремонту яких недоцільно. </w:t>
      </w:r>
    </w:p>
    <w:p w:rsidR="008C073C" w:rsidRPr="00D14F2E" w:rsidRDefault="008C073C" w:rsidP="00D14F2E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>Фактична характеристика основних засобів, які підлягають списанню:</w:t>
      </w:r>
    </w:p>
    <w:p w:rsidR="008C073C" w:rsidRPr="00D14F2E" w:rsidRDefault="008C073C" w:rsidP="00D14F2E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ab/>
        <w:t>1. Комунальна установа «Пологівський колегіум № 1» Пологівської районної ради Запорізької області:</w:t>
      </w: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ind w:right="206"/>
        <w:jc w:val="both"/>
        <w:rPr>
          <w:spacing w:val="-1"/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ab/>
        <w:t xml:space="preserve">- </w:t>
      </w:r>
      <w:r w:rsidRPr="00D14F2E">
        <w:rPr>
          <w:spacing w:val="-1"/>
          <w:sz w:val="28"/>
          <w:szCs w:val="28"/>
          <w:lang w:val="uk-UA"/>
        </w:rPr>
        <w:t xml:space="preserve">Комп’ютер  486 ДК-2-66 (інвентарний номер </w:t>
      </w:r>
      <w:r w:rsidRPr="00D14F2E">
        <w:rPr>
          <w:spacing w:val="-8"/>
          <w:sz w:val="28"/>
          <w:szCs w:val="28"/>
          <w:lang w:val="uk-UA"/>
        </w:rPr>
        <w:t>10480034)</w:t>
      </w:r>
      <w:r w:rsidRPr="00D14F2E">
        <w:rPr>
          <w:spacing w:val="-1"/>
          <w:sz w:val="28"/>
          <w:szCs w:val="28"/>
          <w:lang w:val="uk-UA"/>
        </w:rPr>
        <w:t xml:space="preserve"> </w:t>
      </w:r>
      <w:r w:rsidRPr="00D14F2E">
        <w:rPr>
          <w:sz w:val="28"/>
          <w:szCs w:val="28"/>
          <w:lang w:val="uk-UA"/>
        </w:rPr>
        <w:t xml:space="preserve">– </w:t>
      </w:r>
      <w:r w:rsidRPr="00D14F2E">
        <w:rPr>
          <w:spacing w:val="-1"/>
          <w:sz w:val="28"/>
          <w:szCs w:val="28"/>
          <w:lang w:val="uk-UA"/>
        </w:rPr>
        <w:t>при обстеженні було виявлено, що комп’ютер має несправності, які унеможливлюють його подальше використання, а саме несправна матеріальна плата, блок живлення та центральний процесор.</w:t>
      </w: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ind w:right="206"/>
        <w:jc w:val="both"/>
        <w:rPr>
          <w:sz w:val="28"/>
          <w:szCs w:val="28"/>
          <w:lang w:val="uk-UA"/>
        </w:rPr>
      </w:pP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ab/>
        <w:t>2. Басаньська загальноосвітня школа І-ІІІ ступенів Пологівської районної ради Запорізької області:</w:t>
      </w: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ab/>
        <w:t xml:space="preserve">- </w:t>
      </w:r>
      <w:r w:rsidRPr="00D14F2E">
        <w:rPr>
          <w:spacing w:val="-1"/>
          <w:sz w:val="28"/>
          <w:szCs w:val="28"/>
          <w:lang w:val="uk-UA"/>
        </w:rPr>
        <w:t xml:space="preserve">Комп’ютерний клас (інвентарний номер </w:t>
      </w:r>
      <w:r w:rsidRPr="00D14F2E">
        <w:rPr>
          <w:spacing w:val="-8"/>
          <w:sz w:val="28"/>
          <w:szCs w:val="28"/>
          <w:lang w:val="uk-UA"/>
        </w:rPr>
        <w:t>10480005)</w:t>
      </w:r>
      <w:r w:rsidRPr="00D14F2E">
        <w:rPr>
          <w:spacing w:val="-1"/>
          <w:sz w:val="28"/>
          <w:szCs w:val="28"/>
          <w:lang w:val="uk-UA"/>
        </w:rPr>
        <w:t xml:space="preserve"> </w:t>
      </w:r>
      <w:r w:rsidRPr="00D14F2E">
        <w:rPr>
          <w:sz w:val="28"/>
          <w:szCs w:val="28"/>
          <w:lang w:val="uk-UA"/>
        </w:rPr>
        <w:t xml:space="preserve">– </w:t>
      </w:r>
      <w:r w:rsidRPr="00D14F2E">
        <w:rPr>
          <w:spacing w:val="-1"/>
          <w:sz w:val="28"/>
          <w:szCs w:val="28"/>
          <w:lang w:val="uk-UA"/>
        </w:rPr>
        <w:t>при обстеженні було виявлено, що вийшов з ладу мікропроцесор, пошкоджено периферійну систему, моральний знос.</w:t>
      </w:r>
    </w:p>
    <w:p w:rsidR="008C073C" w:rsidRPr="00D14F2E" w:rsidRDefault="008C073C" w:rsidP="00D14F2E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ab/>
        <w:t>3. Вербівська загальноосвітня школа І-ІІІ ступенів Пологівської районної ради Запорізької області:</w:t>
      </w:r>
    </w:p>
    <w:p w:rsidR="008C073C" w:rsidRPr="00D14F2E" w:rsidRDefault="008C073C" w:rsidP="00D14F2E">
      <w:pPr>
        <w:widowControl/>
        <w:autoSpaceDE/>
        <w:autoSpaceDN/>
        <w:adjustRightInd/>
        <w:ind w:firstLine="709"/>
        <w:jc w:val="both"/>
        <w:rPr>
          <w:spacing w:val="-1"/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 xml:space="preserve">- </w:t>
      </w:r>
      <w:r w:rsidRPr="00D14F2E">
        <w:rPr>
          <w:spacing w:val="-1"/>
          <w:sz w:val="28"/>
          <w:szCs w:val="28"/>
          <w:lang w:val="uk-UA"/>
        </w:rPr>
        <w:t xml:space="preserve">Програмно-технічний комп’ютер (інвентарний номер </w:t>
      </w:r>
      <w:r w:rsidRPr="00D14F2E">
        <w:rPr>
          <w:spacing w:val="-8"/>
          <w:sz w:val="28"/>
          <w:szCs w:val="28"/>
          <w:lang w:val="uk-UA"/>
        </w:rPr>
        <w:t>10480086)</w:t>
      </w:r>
      <w:r w:rsidRPr="00D14F2E">
        <w:rPr>
          <w:spacing w:val="-1"/>
          <w:sz w:val="28"/>
          <w:szCs w:val="28"/>
          <w:lang w:val="uk-UA"/>
        </w:rPr>
        <w:t xml:space="preserve"> </w:t>
      </w:r>
      <w:r w:rsidRPr="00D14F2E">
        <w:rPr>
          <w:sz w:val="28"/>
          <w:szCs w:val="28"/>
          <w:lang w:val="uk-UA"/>
        </w:rPr>
        <w:t xml:space="preserve">– </w:t>
      </w:r>
      <w:r w:rsidRPr="00D14F2E">
        <w:rPr>
          <w:spacing w:val="-1"/>
          <w:sz w:val="28"/>
          <w:szCs w:val="28"/>
          <w:lang w:val="uk-UA"/>
        </w:rPr>
        <w:t>при обстеженні було виявлено, що вийшов з ладу тактовий генератор, моральний знос частини клавіатури, таким чином ремонту даний пристрій не підлягає.</w:t>
      </w: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ind w:right="206"/>
        <w:jc w:val="both"/>
        <w:rPr>
          <w:spacing w:val="-1"/>
          <w:sz w:val="28"/>
          <w:szCs w:val="28"/>
          <w:lang w:val="uk-UA"/>
        </w:rPr>
      </w:pP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ab/>
        <w:t>4. Новоселівська загальноосвітня школа І-ІІІ ступенів Пологівської районної ради Запорізької області:</w:t>
      </w: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jc w:val="both"/>
        <w:rPr>
          <w:spacing w:val="-1"/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ab/>
        <w:t xml:space="preserve">- Комп’ютерні класи </w:t>
      </w:r>
      <w:r w:rsidRPr="00D14F2E">
        <w:rPr>
          <w:spacing w:val="-1"/>
          <w:sz w:val="28"/>
          <w:szCs w:val="28"/>
          <w:lang w:val="uk-UA"/>
        </w:rPr>
        <w:t xml:space="preserve">(інвентарний номер </w:t>
      </w:r>
      <w:r w:rsidRPr="00D14F2E">
        <w:rPr>
          <w:spacing w:val="-8"/>
          <w:sz w:val="28"/>
          <w:szCs w:val="28"/>
          <w:lang w:val="uk-UA"/>
        </w:rPr>
        <w:t>10480096, 10480090)</w:t>
      </w:r>
      <w:r w:rsidRPr="00D14F2E">
        <w:rPr>
          <w:spacing w:val="-1"/>
          <w:sz w:val="28"/>
          <w:szCs w:val="28"/>
          <w:lang w:val="uk-UA"/>
        </w:rPr>
        <w:t xml:space="preserve"> </w:t>
      </w:r>
      <w:r w:rsidRPr="00D14F2E">
        <w:rPr>
          <w:sz w:val="28"/>
          <w:szCs w:val="28"/>
          <w:lang w:val="uk-UA"/>
        </w:rPr>
        <w:t xml:space="preserve"> – </w:t>
      </w:r>
      <w:r w:rsidRPr="00D14F2E">
        <w:rPr>
          <w:spacing w:val="-1"/>
          <w:sz w:val="28"/>
          <w:szCs w:val="28"/>
          <w:lang w:val="uk-UA"/>
        </w:rPr>
        <w:t>при обстеженні було виявлено, що комп’ютерна техніка знаходиться у неробочому стані, фізично зношена та морально застаріла, не відповідає сучасним вимогам до аналогічної техніки. Випуск даних комп’ютерів та частин для заміни припинено, що унеможливлює проведення ремонту та їх відновлення.</w:t>
      </w: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ab/>
        <w:t>5. Шевченківська загальноосвітня школа І-ІІІ ступенів Пологівської районної ради Запорізької області:</w:t>
      </w: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jc w:val="both"/>
        <w:rPr>
          <w:spacing w:val="-1"/>
          <w:sz w:val="28"/>
          <w:szCs w:val="28"/>
          <w:lang w:val="uk-UA"/>
        </w:rPr>
      </w:pPr>
      <w:r w:rsidRPr="00D14F2E">
        <w:rPr>
          <w:spacing w:val="-1"/>
          <w:sz w:val="28"/>
          <w:szCs w:val="28"/>
          <w:lang w:val="uk-UA"/>
        </w:rPr>
        <w:tab/>
        <w:t>- Комп’ютер</w:t>
      </w:r>
      <w:r w:rsidRPr="00D14F2E">
        <w:rPr>
          <w:sz w:val="28"/>
          <w:szCs w:val="28"/>
          <w:lang w:val="uk-UA"/>
        </w:rPr>
        <w:t xml:space="preserve"> </w:t>
      </w:r>
      <w:r w:rsidRPr="00D14F2E">
        <w:rPr>
          <w:spacing w:val="-1"/>
          <w:sz w:val="28"/>
          <w:szCs w:val="28"/>
          <w:lang w:val="uk-UA"/>
        </w:rPr>
        <w:t xml:space="preserve">АТ 386-5 (інвентарний номер </w:t>
      </w:r>
      <w:r w:rsidRPr="00D14F2E">
        <w:rPr>
          <w:spacing w:val="-8"/>
          <w:sz w:val="28"/>
          <w:szCs w:val="28"/>
          <w:lang w:val="uk-UA"/>
        </w:rPr>
        <w:t>10480002)</w:t>
      </w:r>
      <w:r w:rsidRPr="00D14F2E">
        <w:rPr>
          <w:spacing w:val="-1"/>
          <w:sz w:val="28"/>
          <w:szCs w:val="28"/>
          <w:lang w:val="uk-UA"/>
        </w:rPr>
        <w:t xml:space="preserve"> </w:t>
      </w:r>
      <w:r w:rsidRPr="00D14F2E">
        <w:rPr>
          <w:sz w:val="28"/>
          <w:szCs w:val="28"/>
          <w:lang w:val="uk-UA"/>
        </w:rPr>
        <w:t xml:space="preserve">– </w:t>
      </w:r>
      <w:r w:rsidRPr="00D14F2E">
        <w:rPr>
          <w:spacing w:val="-1"/>
          <w:sz w:val="28"/>
          <w:szCs w:val="28"/>
          <w:lang w:val="uk-UA"/>
        </w:rPr>
        <w:t>при обстеженні було виявлено, що комп’ютер ремонту не підлягає. Мікро тріщина вузла УЗВ.</w:t>
      </w:r>
    </w:p>
    <w:p w:rsidR="008C073C" w:rsidRPr="00D14F2E" w:rsidRDefault="008C073C" w:rsidP="00D14F2E">
      <w:pPr>
        <w:widowControl/>
        <w:shd w:val="clear" w:color="auto" w:fill="FFFFFF"/>
        <w:autoSpaceDE/>
        <w:autoSpaceDN/>
        <w:adjustRightInd/>
        <w:jc w:val="both"/>
        <w:rPr>
          <w:spacing w:val="-1"/>
          <w:sz w:val="28"/>
          <w:szCs w:val="28"/>
          <w:lang w:val="uk-UA"/>
        </w:rPr>
      </w:pPr>
    </w:p>
    <w:p w:rsidR="008C073C" w:rsidRPr="00D14F2E" w:rsidRDefault="008C073C" w:rsidP="00D14F2E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 w:rsidRPr="00D14F2E">
        <w:rPr>
          <w:spacing w:val="-1"/>
          <w:sz w:val="28"/>
          <w:szCs w:val="28"/>
          <w:lang w:val="uk-UA"/>
        </w:rPr>
        <w:tab/>
        <w:t xml:space="preserve">6. </w:t>
      </w:r>
      <w:r w:rsidRPr="00D14F2E">
        <w:rPr>
          <w:sz w:val="28"/>
          <w:szCs w:val="28"/>
          <w:lang w:val="uk-UA"/>
        </w:rPr>
        <w:t xml:space="preserve">Потреба розробити проект про списання основних засобів Пологівської загальноосвітньої школи І-ІІ ступенів № 6 Пологівської районної ради Запорізької області виникла в зв’язку з тим, приміщення є непридатними для використання і становлять загрозу життю та здоров’ю учасників навчально-виховного процесу, ремонт яких є недоцільним, яке було побудоване в 19260 році. Приміщення використовується як складське приміщення, навчально-виховний процес у приміщенні не проходить. Будівля знаходиться в аварійному стані, ремонт економічно недоцільний, </w:t>
      </w:r>
    </w:p>
    <w:p w:rsidR="008C073C" w:rsidRPr="00D14F2E" w:rsidRDefault="008C073C" w:rsidP="00D14F2E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C073C" w:rsidRPr="00D14F2E" w:rsidRDefault="008C073C" w:rsidP="00D14F2E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 xml:space="preserve">Мета даного проекту заощадження бюджетних коштів шляхом списання основних засобів. Матеріальні цінності які будуть отримані, будуть поставлені на облік та які будуть в подальшому використані або оприбутковані.      </w:t>
      </w:r>
    </w:p>
    <w:p w:rsidR="008C073C" w:rsidRPr="00D14F2E" w:rsidRDefault="008C073C" w:rsidP="00D14F2E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8C073C" w:rsidRPr="00D14F2E" w:rsidRDefault="008C073C" w:rsidP="00D14F2E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8C073C" w:rsidRPr="00D14F2E" w:rsidRDefault="008C073C" w:rsidP="00D14F2E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 xml:space="preserve">Начальник відділу освіти, </w:t>
      </w:r>
    </w:p>
    <w:p w:rsidR="008C073C" w:rsidRPr="00D14F2E" w:rsidRDefault="008C073C" w:rsidP="00D14F2E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 xml:space="preserve">молоді та спорту </w:t>
      </w:r>
      <w:r>
        <w:rPr>
          <w:sz w:val="28"/>
          <w:szCs w:val="28"/>
          <w:lang w:val="uk-UA"/>
        </w:rPr>
        <w:tab/>
      </w:r>
      <w:bookmarkStart w:id="0" w:name="_GoBack"/>
      <w:bookmarkEnd w:id="0"/>
      <w:r w:rsidRPr="00D14F2E">
        <w:rPr>
          <w:sz w:val="28"/>
          <w:szCs w:val="28"/>
          <w:lang w:val="uk-UA"/>
        </w:rPr>
        <w:tab/>
      </w:r>
      <w:r w:rsidRPr="00D14F2E">
        <w:rPr>
          <w:sz w:val="28"/>
          <w:szCs w:val="28"/>
          <w:lang w:val="uk-UA"/>
        </w:rPr>
        <w:tab/>
      </w:r>
      <w:r w:rsidRPr="00D14F2E">
        <w:rPr>
          <w:sz w:val="28"/>
          <w:szCs w:val="28"/>
          <w:lang w:val="uk-UA"/>
        </w:rPr>
        <w:tab/>
      </w:r>
      <w:r w:rsidRPr="00D14F2E">
        <w:rPr>
          <w:sz w:val="28"/>
          <w:szCs w:val="28"/>
          <w:lang w:val="uk-UA"/>
        </w:rPr>
        <w:tab/>
      </w:r>
      <w:r w:rsidRPr="00D14F2E">
        <w:rPr>
          <w:sz w:val="28"/>
          <w:szCs w:val="28"/>
          <w:lang w:val="uk-UA"/>
        </w:rPr>
        <w:tab/>
      </w:r>
      <w:r w:rsidRPr="00D14F2E">
        <w:rPr>
          <w:sz w:val="28"/>
          <w:szCs w:val="28"/>
          <w:lang w:val="uk-UA"/>
        </w:rPr>
        <w:tab/>
      </w:r>
      <w:r w:rsidRPr="00D14F2E">
        <w:rPr>
          <w:sz w:val="28"/>
          <w:szCs w:val="28"/>
          <w:lang w:val="uk-UA"/>
        </w:rPr>
        <w:tab/>
        <w:t>П.В.Капітонов</w:t>
      </w:r>
    </w:p>
    <w:p w:rsidR="008C073C" w:rsidRPr="00D14F2E" w:rsidRDefault="008C073C" w:rsidP="00D14F2E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8C073C" w:rsidRPr="003123A8" w:rsidRDefault="008C073C" w:rsidP="003123A8">
      <w:pPr>
        <w:rPr>
          <w:sz w:val="28"/>
          <w:szCs w:val="28"/>
          <w:lang w:val="uk-UA"/>
        </w:rPr>
      </w:pPr>
    </w:p>
    <w:sectPr w:rsidR="008C073C" w:rsidRPr="003123A8" w:rsidSect="003123A8">
      <w:pgSz w:w="11906" w:h="16838"/>
      <w:pgMar w:top="993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DD"/>
    <w:rsid w:val="000079B5"/>
    <w:rsid w:val="000B068A"/>
    <w:rsid w:val="000C0A23"/>
    <w:rsid w:val="0011165D"/>
    <w:rsid w:val="001A1559"/>
    <w:rsid w:val="001A6BBF"/>
    <w:rsid w:val="001A70FF"/>
    <w:rsid w:val="002136DD"/>
    <w:rsid w:val="00230537"/>
    <w:rsid w:val="00267B68"/>
    <w:rsid w:val="00275EAF"/>
    <w:rsid w:val="002D1BC1"/>
    <w:rsid w:val="002F19DE"/>
    <w:rsid w:val="003123A8"/>
    <w:rsid w:val="003220CD"/>
    <w:rsid w:val="0032718A"/>
    <w:rsid w:val="0037702D"/>
    <w:rsid w:val="00386C25"/>
    <w:rsid w:val="004141BE"/>
    <w:rsid w:val="0042491F"/>
    <w:rsid w:val="004673E5"/>
    <w:rsid w:val="004A52EA"/>
    <w:rsid w:val="004A7E9D"/>
    <w:rsid w:val="004D0168"/>
    <w:rsid w:val="005513E9"/>
    <w:rsid w:val="00565E53"/>
    <w:rsid w:val="0058403F"/>
    <w:rsid w:val="005A59E2"/>
    <w:rsid w:val="005C3D4F"/>
    <w:rsid w:val="005D3A7B"/>
    <w:rsid w:val="006B453B"/>
    <w:rsid w:val="00700C0B"/>
    <w:rsid w:val="0073799C"/>
    <w:rsid w:val="0075054B"/>
    <w:rsid w:val="007679EB"/>
    <w:rsid w:val="008052B1"/>
    <w:rsid w:val="00857859"/>
    <w:rsid w:val="00870C51"/>
    <w:rsid w:val="008B0162"/>
    <w:rsid w:val="008C073C"/>
    <w:rsid w:val="008F786E"/>
    <w:rsid w:val="00943A7E"/>
    <w:rsid w:val="00957211"/>
    <w:rsid w:val="0096363D"/>
    <w:rsid w:val="00991338"/>
    <w:rsid w:val="009A138A"/>
    <w:rsid w:val="009A3CF2"/>
    <w:rsid w:val="009A44EF"/>
    <w:rsid w:val="009C531C"/>
    <w:rsid w:val="009D305B"/>
    <w:rsid w:val="00A0557B"/>
    <w:rsid w:val="00B02CD3"/>
    <w:rsid w:val="00B16D37"/>
    <w:rsid w:val="00B23F0D"/>
    <w:rsid w:val="00B570C2"/>
    <w:rsid w:val="00BF550B"/>
    <w:rsid w:val="00C02FAC"/>
    <w:rsid w:val="00C4491A"/>
    <w:rsid w:val="00C828F4"/>
    <w:rsid w:val="00C97DFC"/>
    <w:rsid w:val="00CB0DEF"/>
    <w:rsid w:val="00CB1E52"/>
    <w:rsid w:val="00CB529F"/>
    <w:rsid w:val="00CE7BA8"/>
    <w:rsid w:val="00D07B97"/>
    <w:rsid w:val="00D10D19"/>
    <w:rsid w:val="00D14F2E"/>
    <w:rsid w:val="00DA1280"/>
    <w:rsid w:val="00DA4665"/>
    <w:rsid w:val="00E31674"/>
    <w:rsid w:val="00E50A86"/>
    <w:rsid w:val="00E758B2"/>
    <w:rsid w:val="00E97119"/>
    <w:rsid w:val="00EA688F"/>
    <w:rsid w:val="00EF5CEE"/>
    <w:rsid w:val="00F9239E"/>
    <w:rsid w:val="00FA285F"/>
    <w:rsid w:val="00FD1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rFonts w:eastAsia="Calibri"/>
      <w:i/>
      <w:iCs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rFonts w:eastAsia="Calibri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136DD"/>
    <w:rPr>
      <w:rFonts w:ascii="Times New Roman" w:hAnsi="Times New Roman" w:cs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6DD"/>
    <w:rPr>
      <w:rFonts w:ascii="Times New Roman" w:hAnsi="Times New Roman" w:cs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6DD"/>
    <w:rPr>
      <w:rFonts w:ascii="Times New Roman" w:hAnsi="Times New Roman" w:cs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136DD"/>
    <w:pPr>
      <w:widowControl/>
      <w:autoSpaceDE/>
      <w:autoSpaceDN/>
      <w:adjustRightInd/>
    </w:pPr>
    <w:rPr>
      <w:rFonts w:eastAsia="Calibri"/>
      <w:sz w:val="24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36DD"/>
    <w:rPr>
      <w:rFonts w:ascii="Times New Roman" w:hAnsi="Times New Roman" w:cs="Times New Roman"/>
      <w:sz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352</TotalTime>
  <Pages>5</Pages>
  <Words>938</Words>
  <Characters>5348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Plevako</cp:lastModifiedBy>
  <cp:revision>46</cp:revision>
  <dcterms:created xsi:type="dcterms:W3CDTF">2014-10-01T12:29:00Z</dcterms:created>
  <dcterms:modified xsi:type="dcterms:W3CDTF">2016-05-26T08:16:00Z</dcterms:modified>
</cp:coreProperties>
</file>